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77288" w14:textId="77777777" w:rsidR="00A727CA" w:rsidRPr="00A727CA" w:rsidRDefault="00A727CA" w:rsidP="00685A54">
      <w:pPr>
        <w:rPr>
          <w:sz w:val="12"/>
        </w:rPr>
      </w:pPr>
    </w:p>
    <w:p w14:paraId="1EFCED18" w14:textId="7F92E092" w:rsidR="006B79AD" w:rsidRPr="00A727CA" w:rsidRDefault="00147A99" w:rsidP="009F258D">
      <w:pPr>
        <w:pStyle w:val="Heading3"/>
        <w:jc w:val="center"/>
        <w:rPr>
          <w:sz w:val="4"/>
        </w:rPr>
      </w:pPr>
      <w:r w:rsidRPr="009F258D">
        <w:rPr>
          <w:sz w:val="144"/>
          <w:szCs w:val="144"/>
        </w:rPr>
        <w:t>Event cards</w:t>
      </w:r>
    </w:p>
    <w:p w14:paraId="0F1F16D6" w14:textId="581DB251" w:rsidR="002A6ED1" w:rsidRDefault="00C77CCA">
      <w:pPr>
        <w:spacing w:after="0"/>
      </w:pPr>
      <w:r>
        <w:br w:type="page"/>
      </w:r>
      <w:r w:rsidR="002A6ED1"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8DD69D" wp14:editId="329EBA47">
                <wp:simplePos x="0" y="0"/>
                <wp:positionH relativeFrom="column">
                  <wp:posOffset>5335270</wp:posOffset>
                </wp:positionH>
                <wp:positionV relativeFrom="paragraph">
                  <wp:posOffset>1179830</wp:posOffset>
                </wp:positionV>
                <wp:extent cx="3521710" cy="2647950"/>
                <wp:effectExtent l="0" t="0" r="254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264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6EAA14" w14:textId="77777777" w:rsidR="005A3189" w:rsidRDefault="002A6ED1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you sleeping</w:t>
                            </w:r>
                          </w:p>
                          <w:p w14:paraId="59419DCA" w14:textId="08B32E81" w:rsidR="002A6ED1" w:rsidRPr="00015FCA" w:rsidRDefault="002A6ED1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tonight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DD69D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420.1pt;margin-top:92.9pt;width:277.3pt;height:208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" fillcolor="white [3201]" stroked="f" strokeweight=".5pt">
                <v:textbox>
                  <w:txbxContent>
                    <w:p w14:paraId="076EAA14" w14:textId="77777777" w:rsidR="005A3189" w:rsidRDefault="002A6ED1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you sleeping</w:t>
                      </w:r>
                    </w:p>
                    <w:p w14:paraId="59419DCA" w14:textId="08B32E81" w:rsidR="002A6ED1" w:rsidRPr="00015FCA" w:rsidRDefault="002A6ED1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tonight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A6C0583" wp14:editId="116C9393">
                <wp:simplePos x="0" y="0"/>
                <wp:positionH relativeFrom="column">
                  <wp:posOffset>4444365</wp:posOffset>
                </wp:positionH>
                <wp:positionV relativeFrom="paragraph">
                  <wp:posOffset>-5775960</wp:posOffset>
                </wp:positionV>
                <wp:extent cx="0" cy="12845415"/>
                <wp:effectExtent l="0" t="0" r="38100" b="32385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4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74D4D" id="Straight Connector 58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95pt,-454.8pt" to="349.95pt,5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" strokecolor="black [3200]" strokeweight="1pt">
                <v:stroke joinstyle="miter"/>
              </v:lin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F8AC235" wp14:editId="3A9883C8">
                <wp:simplePos x="0" y="0"/>
                <wp:positionH relativeFrom="column">
                  <wp:posOffset>-304800</wp:posOffset>
                </wp:positionH>
                <wp:positionV relativeFrom="paragraph">
                  <wp:posOffset>-635</wp:posOffset>
                </wp:positionV>
                <wp:extent cx="2531110" cy="895985"/>
                <wp:effectExtent l="0" t="0" r="254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111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3C6CC7" w14:textId="77777777" w:rsidR="002A6ED1" w:rsidRPr="00130015" w:rsidRDefault="002A6ED1" w:rsidP="002A6ED1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AC235" id="Text Box 59" o:spid="_x0000_s1027" type="#_x0000_t202" style="position:absolute;margin-left:-24pt;margin-top:-.05pt;width:199.3pt;height:70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" fillcolor="white [3201]" stroked="f" strokeweight=".5pt">
                <v:textbox>
                  <w:txbxContent>
                    <w:p w14:paraId="4C3C6CC7" w14:textId="77777777" w:rsidR="002A6ED1" w:rsidRPr="00130015" w:rsidRDefault="002A6ED1" w:rsidP="002A6ED1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772339" wp14:editId="6A8315E5">
                <wp:simplePos x="0" y="0"/>
                <wp:positionH relativeFrom="column">
                  <wp:posOffset>64770</wp:posOffset>
                </wp:positionH>
                <wp:positionV relativeFrom="paragraph">
                  <wp:posOffset>1769745</wp:posOffset>
                </wp:positionV>
                <wp:extent cx="3521710" cy="2362835"/>
                <wp:effectExtent l="0" t="0" r="254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2362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25E150" w14:textId="2760D7F8" w:rsidR="002A6ED1" w:rsidRPr="00015FCA" w:rsidRDefault="002A6ED1" w:rsidP="002A6ED1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it snowing today?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72339" id="Text Box 60" o:spid="_x0000_s1028" type="#_x0000_t202" style="position:absolute;margin-left:5.1pt;margin-top:139.35pt;width:277.3pt;height:186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" fillcolor="white [3201]" stroked="f" strokeweight=".5pt">
                <v:textbox>
                  <w:txbxContent>
                    <w:p w14:paraId="4525E150" w14:textId="2760D7F8" w:rsidR="002A6ED1" w:rsidRPr="00015FCA" w:rsidRDefault="002A6ED1" w:rsidP="002A6ED1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it snowing today?</w:t>
                      </w:r>
                    </w:p>
                  </w:txbxContent>
                </v:textbox>
              </v:shap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8360D1D" wp14:editId="4ABE9945">
                <wp:simplePos x="0" y="0"/>
                <wp:positionH relativeFrom="column">
                  <wp:posOffset>5241290</wp:posOffset>
                </wp:positionH>
                <wp:positionV relativeFrom="paragraph">
                  <wp:posOffset>3175</wp:posOffset>
                </wp:positionV>
                <wp:extent cx="2531110" cy="895985"/>
                <wp:effectExtent l="0" t="0" r="254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111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2AD1D1" w14:textId="77777777" w:rsidR="002A6ED1" w:rsidRPr="00130015" w:rsidRDefault="002A6ED1" w:rsidP="002A6ED1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60D1D" id="Text Box 62" o:spid="_x0000_s1029" type="#_x0000_t202" style="position:absolute;margin-left:412.7pt;margin-top:.25pt;width:199.3pt;height:70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" fillcolor="white [3201]" stroked="f" strokeweight=".5pt">
                <v:textbox>
                  <w:txbxContent>
                    <w:p w14:paraId="0D2AD1D1" w14:textId="77777777" w:rsidR="002A6ED1" w:rsidRPr="00130015" w:rsidRDefault="002A6ED1" w:rsidP="002A6ED1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="002A6ED1">
        <w:br w:type="page"/>
      </w:r>
    </w:p>
    <w:p w14:paraId="60870927" w14:textId="228FE3D2" w:rsidR="002A6ED1" w:rsidRDefault="002A6ED1">
      <w:pPr>
        <w:spacing w:after="0"/>
      </w:pPr>
    </w:p>
    <w:p w14:paraId="38683FAD" w14:textId="77777777" w:rsidR="00C77CCA" w:rsidRDefault="00C77CCA">
      <w:pPr>
        <w:spacing w:after="0"/>
      </w:pPr>
    </w:p>
    <w:p w14:paraId="416357F8" w14:textId="6EE2B3D7" w:rsidR="00147A99" w:rsidRPr="00147A99" w:rsidRDefault="00147A9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0842E84" wp14:editId="4A30D02A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55BB42" id="Straight Connector 5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1B32A095" w14:textId="0A1A418F" w:rsidR="00147A99" w:rsidRPr="00147A99" w:rsidRDefault="00147A9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03F979" wp14:editId="6B8656B8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810934" cy="895985"/>
                <wp:effectExtent l="0" t="0" r="889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0934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319183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3F979" id="Text Box 53" o:spid="_x0000_s1030" type="#_x0000_t202" style="position:absolute;margin-left:401.95pt;margin-top:-34.5pt;width:221.35pt;height:70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" fillcolor="white [3201]" stroked="f" strokeweight=".5pt">
                <v:textbox>
                  <w:txbxContent>
                    <w:p w14:paraId="5B319183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BB9C0CA" wp14:editId="4025C73F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667000" cy="89598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4E9CAD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9C0CA" id="Text Box 55" o:spid="_x0000_s1031" type="#_x0000_t202" style="position:absolute;margin-left:-24.75pt;margin-top:-33.2pt;width:210pt;height:70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" fillcolor="white [3201]" stroked="f" strokeweight=".5pt">
                <v:textbox>
                  <w:txbxContent>
                    <w:p w14:paraId="2B4E9CAD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E5DED4" wp14:editId="264016DE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7F4C2A" id="Straight Connector 5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004745A8" w14:textId="5861DD7E" w:rsidR="00147A99" w:rsidRPr="00147A99" w:rsidRDefault="005A318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5343EC6" wp14:editId="38321E70">
                <wp:simplePos x="0" y="0"/>
                <wp:positionH relativeFrom="column">
                  <wp:posOffset>5292725</wp:posOffset>
                </wp:positionH>
                <wp:positionV relativeFrom="paragraph">
                  <wp:posOffset>835025</wp:posOffset>
                </wp:positionV>
                <wp:extent cx="3521710" cy="2362835"/>
                <wp:effectExtent l="0" t="0" r="254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2362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C36621" w14:textId="77777777" w:rsidR="002A6ED1" w:rsidRPr="00015FCA" w:rsidRDefault="002A6ED1" w:rsidP="002A6ED1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you winning the lottery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  <w:p w14:paraId="16BEEBDF" w14:textId="73E7E0CF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343EC6" id="Text Box 47" o:spid="_x0000_s1032" type="#_x0000_t202" style="position:absolute;margin-left:416.75pt;margin-top:65.75pt;width:277.3pt;height:186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" fillcolor="white [3201]" stroked="f" strokeweight=".5pt">
                <v:textbox>
                  <w:txbxContent>
                    <w:p w14:paraId="2BC36621" w14:textId="77777777" w:rsidR="002A6ED1" w:rsidRPr="00015FCA" w:rsidRDefault="002A6ED1" w:rsidP="002A6ED1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you winning the lottery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  <w:p w14:paraId="16BEEBDF" w14:textId="73E7E0CF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E5968D" wp14:editId="27D07746">
                <wp:simplePos x="0" y="0"/>
                <wp:positionH relativeFrom="margin">
                  <wp:posOffset>0</wp:posOffset>
                </wp:positionH>
                <wp:positionV relativeFrom="paragraph">
                  <wp:posOffset>812165</wp:posOffset>
                </wp:positionV>
                <wp:extent cx="3521710" cy="2362835"/>
                <wp:effectExtent l="0" t="0" r="254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2362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BB59E7" w14:textId="77777777" w:rsidR="002A6ED1" w:rsidRPr="00015FCA" w:rsidRDefault="002A6ED1" w:rsidP="002A6ED1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 xml:space="preserve">it </w:t>
                            </w: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being Friday tomorrow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  <w:p w14:paraId="7AF5D0D5" w14:textId="21A859DD" w:rsidR="00147A99" w:rsidRPr="00015FCA" w:rsidRDefault="00147A99" w:rsidP="00147A99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5968D" id="Text Box 49" o:spid="_x0000_s1033" type="#_x0000_t202" style="position:absolute;margin-left:0;margin-top:63.95pt;width:277.3pt;height:186.05pt;z-index:2517022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" fillcolor="white [3201]" stroked="f" strokeweight=".5pt">
                <v:textbox>
                  <w:txbxContent>
                    <w:p w14:paraId="69BB59E7" w14:textId="77777777" w:rsidR="002A6ED1" w:rsidRPr="00015FCA" w:rsidRDefault="002A6ED1" w:rsidP="002A6ED1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 xml:space="preserve">it </w:t>
                      </w: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being Friday tomorrow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  <w:p w14:paraId="7AF5D0D5" w14:textId="21A859DD" w:rsidR="00147A99" w:rsidRPr="00015FCA" w:rsidRDefault="00147A99" w:rsidP="00147A99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4947E31F" w14:textId="61E598F1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6D5ECB0" wp14:editId="54680E2E">
                <wp:simplePos x="0" y="0"/>
                <wp:positionH relativeFrom="column">
                  <wp:posOffset>5232400</wp:posOffset>
                </wp:positionH>
                <wp:positionV relativeFrom="paragraph">
                  <wp:posOffset>-417195</wp:posOffset>
                </wp:positionV>
                <wp:extent cx="2531533" cy="895985"/>
                <wp:effectExtent l="0" t="0" r="254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15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77CB05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5ECB0" id="Text Box 57" o:spid="_x0000_s1034" type="#_x0000_t202" style="position:absolute;margin-left:412pt;margin-top:-32.85pt;width:199.35pt;height:70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" fillcolor="white [3201]" stroked="f" strokeweight=".5pt">
                <v:textbox>
                  <w:txbxContent>
                    <w:p w14:paraId="5977CB05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D999360" wp14:editId="36F4D453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531533" cy="895985"/>
                <wp:effectExtent l="0" t="0" r="254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15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0CD06D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99360" id="Text Box 45" o:spid="_x0000_s1035" type="#_x0000_t202" style="position:absolute;margin-left:-24.75pt;margin-top:-33.2pt;width:199.35pt;height:70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" fillcolor="white [3201]" stroked="f" strokeweight=".5pt">
                <v:textbox>
                  <w:txbxContent>
                    <w:p w14:paraId="1C0CD06D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3E1C11" wp14:editId="69825748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16F21" id="Straight Connector 4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65E0F2BA" w14:textId="32C05478" w:rsidR="00147A99" w:rsidRPr="00147A99" w:rsidRDefault="008B142E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6C1BD7B7" wp14:editId="1687AFDE">
                <wp:simplePos x="0" y="0"/>
                <wp:positionH relativeFrom="margin">
                  <wp:posOffset>5306060</wp:posOffset>
                </wp:positionH>
                <wp:positionV relativeFrom="paragraph">
                  <wp:posOffset>195580</wp:posOffset>
                </wp:positionV>
                <wp:extent cx="3781425" cy="4733925"/>
                <wp:effectExtent l="0" t="0" r="9525" b="952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4733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375D09" w14:textId="6A696274" w:rsidR="008B142E" w:rsidRPr="00015FCA" w:rsidRDefault="008B142E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 walking into the room in the next five minutes?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BD7B7" id="Text Box 65" o:spid="_x0000_s1036" type="#_x0000_t202" style="position:absolute;margin-left:417.8pt;margin-top:15.4pt;width:297.75pt;height:372.75pt;z-index:25165721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" fillcolor="white [3212]" stroked="f" strokeweight=".5pt">
                <v:textbox>
                  <w:txbxContent>
                    <w:p w14:paraId="5A375D09" w14:textId="6A696274" w:rsidR="008B142E" w:rsidRPr="00015FCA" w:rsidRDefault="008B142E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 walking into the room in the next five minutes?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5177F61E" wp14:editId="3E1F34EF">
                <wp:simplePos x="0" y="0"/>
                <wp:positionH relativeFrom="margin">
                  <wp:posOffset>-209550</wp:posOffset>
                </wp:positionH>
                <wp:positionV relativeFrom="paragraph">
                  <wp:posOffset>213995</wp:posOffset>
                </wp:positionV>
                <wp:extent cx="3800475" cy="4733925"/>
                <wp:effectExtent l="0" t="0" r="9525" b="952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473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06432C" w14:textId="3CD81123" w:rsidR="008B142E" w:rsidRPr="00015FCA" w:rsidRDefault="008B142E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you flying to Paris next week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F61E" id="Text Box 66" o:spid="_x0000_s1037" type="#_x0000_t202" style="position:absolute;margin-left:-16.5pt;margin-top:16.85pt;width:299.25pt;height:372.75pt;z-index:25165618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" fillcolor="white [3201]" stroked="f" strokeweight=".5pt">
                <v:textbox>
                  <w:txbxContent>
                    <w:p w14:paraId="2406432C" w14:textId="3CD81123" w:rsidR="008B142E" w:rsidRPr="00015FCA" w:rsidRDefault="008B142E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you flying to Paris next week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01CCC954" w14:textId="54CEF830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3E71F81" wp14:editId="5A43424E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548467" cy="895985"/>
                <wp:effectExtent l="0" t="0" r="444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8467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7DA652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71F81" id="Text Box 38" o:spid="_x0000_s1038" type="#_x0000_t202" style="position:absolute;margin-left:401.95pt;margin-top:-34.5pt;width:200.65pt;height:70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" fillcolor="white [3201]" stroked="f" strokeweight=".5pt">
                <v:textbox>
                  <w:txbxContent>
                    <w:p w14:paraId="237DA652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ABE143" wp14:editId="71ED9915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650066" cy="89598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0066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CEA2CD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BE143" id="Text Box 40" o:spid="_x0000_s1039" type="#_x0000_t202" style="position:absolute;margin-left:-24.75pt;margin-top:-33.2pt;width:208.65pt;height:70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" fillcolor="white [3201]" stroked="f" strokeweight=".5pt">
                <v:textbox>
                  <w:txbxContent>
                    <w:p w14:paraId="23CEA2CD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16C15A" wp14:editId="5B0463F3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DE9083" id="Straight Connector 4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28544361" w14:textId="177543B5" w:rsidR="00147A99" w:rsidRPr="00147A99" w:rsidRDefault="002A6ED1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5E9EDE9" wp14:editId="594E6FF3">
                <wp:simplePos x="0" y="0"/>
                <wp:positionH relativeFrom="margin">
                  <wp:posOffset>5276850</wp:posOffset>
                </wp:positionH>
                <wp:positionV relativeFrom="paragraph">
                  <wp:posOffset>175895</wp:posOffset>
                </wp:positionV>
                <wp:extent cx="3781425" cy="4733925"/>
                <wp:effectExtent l="0" t="0" r="9525" b="952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4733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77469C" w14:textId="0B7DE243" w:rsidR="002A6ED1" w:rsidRPr="00015FCA" w:rsidRDefault="002A6ED1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 arriving late to the next lesson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9EDE9" id="Text Box 64" o:spid="_x0000_s1040" type="#_x0000_t202" style="position:absolute;margin-left:415.5pt;margin-top:13.85pt;width:297.75pt;height:372.7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" fillcolor="white [3212]" stroked="f" strokeweight=".5pt">
                <v:textbox>
                  <w:txbxContent>
                    <w:p w14:paraId="7577469C" w14:textId="0B7DE243" w:rsidR="002A6ED1" w:rsidRPr="00015FCA" w:rsidRDefault="002A6ED1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 arriving late to the next lesson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705B1B" wp14:editId="71FDAA35">
                <wp:simplePos x="0" y="0"/>
                <wp:positionH relativeFrom="margin">
                  <wp:posOffset>-189231</wp:posOffset>
                </wp:positionH>
                <wp:positionV relativeFrom="paragraph">
                  <wp:posOffset>185419</wp:posOffset>
                </wp:positionV>
                <wp:extent cx="3800475" cy="4733925"/>
                <wp:effectExtent l="0" t="0" r="9525" b="952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473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74B2FC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 here eating chips for their lunch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05B1B" id="Text Box 39" o:spid="_x0000_s1041" type="#_x0000_t202" style="position:absolute;margin-left:-14.9pt;margin-top:14.6pt;width:299.25pt;height:372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" fillcolor="white [3201]" stroked="f" strokeweight=".5pt">
                <v:textbox>
                  <w:txbxContent>
                    <w:p w14:paraId="6574B2FC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 here eating chips for their lunch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43A9ABFE" w14:textId="77777777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5B2A4C" wp14:editId="5E72807F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988734" cy="895985"/>
                <wp:effectExtent l="0" t="0" r="254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8734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8DE7D5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B2A4C" id="Text Box 33" o:spid="_x0000_s1042" type="#_x0000_t202" style="position:absolute;margin-left:401.95pt;margin-top:-34.5pt;width:235.35pt;height:70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" fillcolor="white [3201]" stroked="f" strokeweight=".5pt">
                <v:textbox>
                  <w:txbxContent>
                    <w:p w14:paraId="218DE7D5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B86EA3" wp14:editId="63794FA2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683933" cy="895985"/>
                <wp:effectExtent l="0" t="0" r="254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39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47ABA7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86EA3" id="Text Box 35" o:spid="_x0000_s1043" type="#_x0000_t202" style="position:absolute;margin-left:-24.75pt;margin-top:-33.2pt;width:211.35pt;height:70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" fillcolor="white [3201]" stroked="f" strokeweight=".5pt">
                <v:textbox>
                  <w:txbxContent>
                    <w:p w14:paraId="1147ABA7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F0F3AF" wp14:editId="19C167C1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81AC85" id="Straight Connector 3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5F381241" w14:textId="795E666C" w:rsidR="00147A99" w:rsidRPr="00147A99" w:rsidRDefault="005A318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B60F29" wp14:editId="2AAADBF3">
                <wp:simplePos x="0" y="0"/>
                <wp:positionH relativeFrom="column">
                  <wp:posOffset>5286375</wp:posOffset>
                </wp:positionH>
                <wp:positionV relativeFrom="paragraph">
                  <wp:posOffset>614045</wp:posOffset>
                </wp:positionV>
                <wp:extent cx="3521710" cy="3733800"/>
                <wp:effectExtent l="0" t="0" r="254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3733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5441B1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England winning the next World Cup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60F29" id="Text Box 32" o:spid="_x0000_s1044" type="#_x0000_t202" style="position:absolute;margin-left:416.25pt;margin-top:48.35pt;width:277.3pt;height:294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" fillcolor="white [3201]" stroked="f" strokeweight=".5pt">
                <v:textbox>
                  <w:txbxContent>
                    <w:p w14:paraId="225441B1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England winning the next World Cup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C77CCA"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0493C4" wp14:editId="358C2490">
                <wp:simplePos x="0" y="0"/>
                <wp:positionH relativeFrom="margin">
                  <wp:align>left</wp:align>
                </wp:positionH>
                <wp:positionV relativeFrom="paragraph">
                  <wp:posOffset>534035</wp:posOffset>
                </wp:positionV>
                <wp:extent cx="3521710" cy="4125433"/>
                <wp:effectExtent l="0" t="0" r="2540" b="889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4125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012B12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someone’s phone ringing in the class today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493C4" id="Text Box 34" o:spid="_x0000_s1045" type="#_x0000_t202" style="position:absolute;margin-left:0;margin-top:42.05pt;width:277.3pt;height:324.85pt;z-index:2516869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" fillcolor="white [3201]" stroked="f" strokeweight=".5pt">
                <v:textbox>
                  <w:txbxContent>
                    <w:p w14:paraId="74012B12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someone’s phone ringing in the class today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05211F6F" w14:textId="77777777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E91D7C" wp14:editId="521D1063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844800" cy="89598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CD5987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1D7C" id="Text Box 28" o:spid="_x0000_s1046" type="#_x0000_t202" style="position:absolute;margin-left:401.95pt;margin-top:-34.5pt;width:224pt;height:70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" fillcolor="white [3201]" stroked="f" strokeweight=".5pt">
                <v:textbox>
                  <w:txbxContent>
                    <w:p w14:paraId="4ACD5987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0A9250" wp14:editId="709BD390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785533" cy="89598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55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AAE554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A9250" id="Text Box 30" o:spid="_x0000_s1047" type="#_x0000_t202" style="position:absolute;margin-left:-24.75pt;margin-top:-33.2pt;width:219.35pt;height:70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" fillcolor="white [3201]" stroked="f" strokeweight=".5pt">
                <v:textbox>
                  <w:txbxContent>
                    <w:p w14:paraId="1AAAE554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10269D" wp14:editId="77A60CB4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022DF" id="Straight Connector 3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62BF944D" w14:textId="33402001" w:rsidR="00147A99" w:rsidRPr="00147A99" w:rsidRDefault="00C77CCA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3C20941" wp14:editId="4F8D4EB1">
                <wp:simplePos x="0" y="0"/>
                <wp:positionH relativeFrom="margin">
                  <wp:align>right</wp:align>
                </wp:positionH>
                <wp:positionV relativeFrom="paragraph">
                  <wp:posOffset>328295</wp:posOffset>
                </wp:positionV>
                <wp:extent cx="4029075" cy="4731385"/>
                <wp:effectExtent l="0" t="0" r="9525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4731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CF8097" w14:textId="775DE48D" w:rsidR="00C77CCA" w:rsidRDefault="00147A99" w:rsidP="00C77CCA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</w:pPr>
                            <w:r w:rsidRPr="002632B7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>someone chosen at random from the class</w:t>
                            </w:r>
                            <w:r w:rsidR="00C77CCA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 xml:space="preserve"> </w:t>
                            </w:r>
                            <w:r w:rsidRPr="002632B7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 xml:space="preserve">being </w:t>
                            </w:r>
                          </w:p>
                          <w:p w14:paraId="0A2A7F36" w14:textId="686A8079" w:rsidR="00147A99" w:rsidRPr="002632B7" w:rsidRDefault="002632B7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</w:pPr>
                            <w:r w:rsidRPr="002632B7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>right-handed</w:t>
                            </w:r>
                            <w:r w:rsidR="00147A99" w:rsidRPr="002632B7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20941" id="Text Box 27" o:spid="_x0000_s1048" type="#_x0000_t202" style="position:absolute;margin-left:266.05pt;margin-top:25.85pt;width:317.25pt;height:372.5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" fillcolor="white [3201]" stroked="f" strokeweight=".5pt">
                <v:textbox>
                  <w:txbxContent>
                    <w:p w14:paraId="58CF8097" w14:textId="775DE48D" w:rsidR="00C77CCA" w:rsidRDefault="00147A99" w:rsidP="00C77CCA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88"/>
                          <w:szCs w:val="88"/>
                        </w:rPr>
                      </w:pPr>
                      <w:r w:rsidRPr="002632B7">
                        <w:rPr>
                          <w:b/>
                          <w:bCs/>
                          <w:sz w:val="88"/>
                          <w:szCs w:val="88"/>
                        </w:rPr>
                        <w:t>someone chosen at random from the class</w:t>
                      </w:r>
                      <w:r w:rsidR="00C77CCA">
                        <w:rPr>
                          <w:b/>
                          <w:bCs/>
                          <w:sz w:val="88"/>
                          <w:szCs w:val="88"/>
                        </w:rPr>
                        <w:t xml:space="preserve"> </w:t>
                      </w:r>
                      <w:r w:rsidRPr="002632B7">
                        <w:rPr>
                          <w:b/>
                          <w:bCs/>
                          <w:sz w:val="88"/>
                          <w:szCs w:val="88"/>
                        </w:rPr>
                        <w:t xml:space="preserve">being </w:t>
                      </w:r>
                    </w:p>
                    <w:p w14:paraId="0A2A7F36" w14:textId="686A8079" w:rsidR="00147A99" w:rsidRPr="002632B7" w:rsidRDefault="002632B7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88"/>
                          <w:szCs w:val="88"/>
                        </w:rPr>
                      </w:pPr>
                      <w:r w:rsidRPr="002632B7">
                        <w:rPr>
                          <w:b/>
                          <w:bCs/>
                          <w:sz w:val="88"/>
                          <w:szCs w:val="88"/>
                        </w:rPr>
                        <w:t>right-handed</w:t>
                      </w:r>
                      <w:r w:rsidR="00147A99" w:rsidRPr="002632B7">
                        <w:rPr>
                          <w:b/>
                          <w:bCs/>
                          <w:sz w:val="88"/>
                          <w:szCs w:val="88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425405" wp14:editId="449EBF5A">
                <wp:simplePos x="0" y="0"/>
                <wp:positionH relativeFrom="margin">
                  <wp:align>left</wp:align>
                </wp:positionH>
                <wp:positionV relativeFrom="paragraph">
                  <wp:posOffset>827405</wp:posOffset>
                </wp:positionV>
                <wp:extent cx="3521798" cy="3264196"/>
                <wp:effectExtent l="0" t="0" r="254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98" cy="32641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B5C310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tossing a coin and it landing on tails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25405" id="Text Box 29" o:spid="_x0000_s1049" type="#_x0000_t202" style="position:absolute;margin-left:0;margin-top:65.15pt;width:277.3pt;height:257pt;z-index:25168179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" fillcolor="white [3201]" stroked="f" strokeweight=".5pt">
                <v:textbox>
                  <w:txbxContent>
                    <w:p w14:paraId="2EB5C310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tossing a coin and it landing on tails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6AA949E7" w14:textId="77777777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534D72" wp14:editId="0BCF046E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827867" cy="89598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867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7F24CA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34D72" id="Text Box 23" o:spid="_x0000_s1050" type="#_x0000_t202" style="position:absolute;margin-left:401.95pt;margin-top:-34.5pt;width:222.65pt;height:7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" fillcolor="white [3201]" stroked="f" strokeweight=".5pt">
                <v:textbox>
                  <w:txbxContent>
                    <w:p w14:paraId="237F24CA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E9A6BC" wp14:editId="61AE4BAB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717800" cy="895985"/>
                <wp:effectExtent l="0" t="0" r="635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AFFB2C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9A6BC" id="Text Box 25" o:spid="_x0000_s1051" type="#_x0000_t202" style="position:absolute;margin-left:-24.75pt;margin-top:-33.2pt;width:214pt;height:70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" fillcolor="white [3201]" stroked="f" strokeweight=".5pt">
                <v:textbox>
                  <w:txbxContent>
                    <w:p w14:paraId="76AFFB2C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99C2FF" wp14:editId="03DAB5B7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BD0AB" id="Straight Connector 2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7B850D63" w14:textId="29897735" w:rsidR="00147A99" w:rsidRPr="00147A99" w:rsidRDefault="005A318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79D15E" wp14:editId="00D12433">
                <wp:simplePos x="0" y="0"/>
                <wp:positionH relativeFrom="column">
                  <wp:posOffset>5301615</wp:posOffset>
                </wp:positionH>
                <wp:positionV relativeFrom="paragraph">
                  <wp:posOffset>955675</wp:posOffset>
                </wp:positionV>
                <wp:extent cx="3521710" cy="3434080"/>
                <wp:effectExtent l="0" t="0" r="254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3434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D31E7B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Beyonce being the next Prime Minister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9D15E" id="Text Box 22" o:spid="_x0000_s1052" type="#_x0000_t202" style="position:absolute;margin-left:417.45pt;margin-top:75.25pt;width:277.3pt;height:270.4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" fillcolor="white [3201]" stroked="f" strokeweight=".5pt">
                <v:textbox>
                  <w:txbxContent>
                    <w:p w14:paraId="39D31E7B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Beyonce being the next Prime Minister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C77CCA"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300520" wp14:editId="19AEE26E">
                <wp:simplePos x="0" y="0"/>
                <wp:positionH relativeFrom="margin">
                  <wp:posOffset>-113031</wp:posOffset>
                </wp:positionH>
                <wp:positionV relativeFrom="paragraph">
                  <wp:posOffset>890270</wp:posOffset>
                </wp:positionV>
                <wp:extent cx="3724275" cy="3062177"/>
                <wp:effectExtent l="0" t="0" r="9525" b="50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30621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BACC29" w14:textId="77777777" w:rsidR="00C77CCA" w:rsidRDefault="00147A99" w:rsidP="00C77CCA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 xml:space="preserve">throwing </w:t>
                            </w:r>
                          </w:p>
                          <w:p w14:paraId="630CE81D" w14:textId="77777777" w:rsidR="00C77CCA" w:rsidRDefault="00147A99" w:rsidP="00C77CCA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 xml:space="preserve">a dice and </w:t>
                            </w:r>
                          </w:p>
                          <w:p w14:paraId="76D5DEE8" w14:textId="77777777" w:rsidR="00C77CCA" w:rsidRDefault="00147A99" w:rsidP="00C77CCA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 xml:space="preserve">it landing </w:t>
                            </w:r>
                          </w:p>
                          <w:p w14:paraId="3E648FE1" w14:textId="2D3574FD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on 6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00520" id="Text Box 24" o:spid="_x0000_s1053" type="#_x0000_t202" style="position:absolute;margin-left:-8.9pt;margin-top:70.1pt;width:293.25pt;height:241.1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" fillcolor="white [3201]" stroked="f" strokeweight=".5pt">
                <v:textbox>
                  <w:txbxContent>
                    <w:p w14:paraId="21BACC29" w14:textId="77777777" w:rsidR="00C77CCA" w:rsidRDefault="00147A99" w:rsidP="00C77CCA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 xml:space="preserve">throwing </w:t>
                      </w:r>
                    </w:p>
                    <w:p w14:paraId="630CE81D" w14:textId="77777777" w:rsidR="00C77CCA" w:rsidRDefault="00147A99" w:rsidP="00C77CCA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 xml:space="preserve">a dice and </w:t>
                      </w:r>
                    </w:p>
                    <w:p w14:paraId="76D5DEE8" w14:textId="77777777" w:rsidR="00C77CCA" w:rsidRDefault="00147A99" w:rsidP="00C77CCA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 xml:space="preserve">it landing </w:t>
                      </w:r>
                    </w:p>
                    <w:p w14:paraId="3E648FE1" w14:textId="2D3574FD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on 6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3A5F9370" w14:textId="36590D9A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5840B2" wp14:editId="24B6B173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912534" cy="895985"/>
                <wp:effectExtent l="0" t="0" r="254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2534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516578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840B2" id="Text Box 18" o:spid="_x0000_s1054" type="#_x0000_t202" style="position:absolute;margin-left:401.95pt;margin-top:-34.5pt;width:229.35pt;height:70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" fillcolor="white [3201]" stroked="f" strokeweight=".5pt">
                <v:textbox>
                  <w:txbxContent>
                    <w:p w14:paraId="51516578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C258E1" wp14:editId="2DD869E2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802466" cy="89598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2466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A14863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258E1" id="Text Box 20" o:spid="_x0000_s1055" type="#_x0000_t202" style="position:absolute;margin-left:-24.75pt;margin-top:-33.2pt;width:220.65pt;height:70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" fillcolor="white [3201]" stroked="f" strokeweight=".5pt">
                <v:textbox>
                  <w:txbxContent>
                    <w:p w14:paraId="56A14863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C705B8" wp14:editId="296702B3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EB1AA0" id="Straight Connector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7FA80EEB" w14:textId="2B0EC559" w:rsidR="00147A99" w:rsidRPr="00147A99" w:rsidRDefault="00C77CCA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7B7598" wp14:editId="6BEB1F0C">
                <wp:simplePos x="0" y="0"/>
                <wp:positionH relativeFrom="column">
                  <wp:posOffset>5292090</wp:posOffset>
                </wp:positionH>
                <wp:positionV relativeFrom="paragraph">
                  <wp:posOffset>163830</wp:posOffset>
                </wp:positionV>
                <wp:extent cx="3521710" cy="4540102"/>
                <wp:effectExtent l="0" t="0" r="254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45401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31AD3D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 climbing Mount Everest in five minutes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B7598" id="Text Box 17" o:spid="_x0000_s1056" type="#_x0000_t202" style="position:absolute;margin-left:416.7pt;margin-top:12.9pt;width:277.3pt;height:357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" fillcolor="white [3201]" stroked="f" strokeweight=".5pt">
                <v:textbox>
                  <w:txbxContent>
                    <w:p w14:paraId="6931AD3D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 climbing Mount Everest in five minutes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62DB24" wp14:editId="4DDC54CE">
                <wp:simplePos x="0" y="0"/>
                <wp:positionH relativeFrom="margin">
                  <wp:align>left</wp:align>
                </wp:positionH>
                <wp:positionV relativeFrom="paragraph">
                  <wp:posOffset>1301750</wp:posOffset>
                </wp:positionV>
                <wp:extent cx="3521798" cy="2362954"/>
                <wp:effectExtent l="0" t="0" r="254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98" cy="2362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1F9BEA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a pig flying past your window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2DB24" id="Text Box 19" o:spid="_x0000_s1057" type="#_x0000_t202" style="position:absolute;margin-left:0;margin-top:102.5pt;width:277.3pt;height:186.05pt;z-index:2516715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" fillcolor="white [3201]" stroked="f" strokeweight=".5pt">
                <v:textbox>
                  <w:txbxContent>
                    <w:p w14:paraId="631F9BEA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a pig flying past your window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6D514867" w14:textId="7B6291B6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416812" wp14:editId="76427605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768600" cy="89598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6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5D344A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16812" id="Text Box 13" o:spid="_x0000_s1058" type="#_x0000_t202" style="position:absolute;margin-left:401.95pt;margin-top:-34.5pt;width:218pt;height:70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" fillcolor="white [3201]" stroked="f" strokeweight=".5pt">
                <v:textbox>
                  <w:txbxContent>
                    <w:p w14:paraId="125D344A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B684D7" wp14:editId="6B132304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683933" cy="895985"/>
                <wp:effectExtent l="0" t="0" r="254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39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2D0703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684D7" id="Text Box 15" o:spid="_x0000_s1059" type="#_x0000_t202" style="position:absolute;margin-left:-24.75pt;margin-top:-33.2pt;width:211.35pt;height:70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" fillcolor="white [3201]" stroked="f" strokeweight=".5pt">
                <v:textbox>
                  <w:txbxContent>
                    <w:p w14:paraId="022D0703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9A41C2" wp14:editId="2BFA578A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251F3B" id="Straight Connector 1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62537B25" w14:textId="676794F0" w:rsidR="00147A99" w:rsidRPr="00147A99" w:rsidRDefault="005A318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7BCBD64" wp14:editId="14B555D3">
                <wp:simplePos x="0" y="0"/>
                <wp:positionH relativeFrom="column">
                  <wp:posOffset>5326380</wp:posOffset>
                </wp:positionH>
                <wp:positionV relativeFrom="paragraph">
                  <wp:posOffset>554355</wp:posOffset>
                </wp:positionV>
                <wp:extent cx="3521710" cy="3683000"/>
                <wp:effectExtent l="0" t="0" r="254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368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7ACB2C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the next bus you catch being late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CBD64" id="Text Box 9" o:spid="_x0000_s1060" type="#_x0000_t202" style="position:absolute;margin-left:419.4pt;margin-top:43.65pt;width:277.3pt;height:290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" fillcolor="white [3201]" stroked="f" strokeweight=".5pt">
                <v:textbox>
                  <w:txbxContent>
                    <w:p w14:paraId="6D7ACB2C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the next bus you catch being late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C77CCA"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33347B" wp14:editId="0BC99B8C">
                <wp:simplePos x="0" y="0"/>
                <wp:positionH relativeFrom="column">
                  <wp:posOffset>-20320</wp:posOffset>
                </wp:positionH>
                <wp:positionV relativeFrom="paragraph">
                  <wp:posOffset>787400</wp:posOffset>
                </wp:positionV>
                <wp:extent cx="3521798" cy="2362954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98" cy="2362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D3F338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a baby being born tomorrow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33347B" id="Text Box 14" o:spid="_x0000_s1061" type="#_x0000_t202" style="position:absolute;margin-left:-1.6pt;margin-top:62pt;width:277.3pt;height:186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" fillcolor="white [3201]" stroked="f" strokeweight=".5pt">
                <v:textbox>
                  <w:txbxContent>
                    <w:p w14:paraId="0CD3F338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a baby being born tomorrow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147A99" w:rsidRPr="00147A99">
        <w:br w:type="page"/>
      </w:r>
    </w:p>
    <w:p w14:paraId="37A831A7" w14:textId="77777777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D8DB60" wp14:editId="6764B875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692400" cy="89598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24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1EBD5A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8DB60" id="Text Box 8" o:spid="_x0000_s1062" type="#_x0000_t202" style="position:absolute;margin-left:401.95pt;margin-top:-34.5pt;width:212pt;height:7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" fillcolor="white [3201]" stroked="f" strokeweight=".5pt">
                <v:textbox>
                  <w:txbxContent>
                    <w:p w14:paraId="6C1EBD5A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053E64" wp14:editId="4A374CA8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878666" cy="89598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8666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9474E3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53E64" id="Text Box 10" o:spid="_x0000_s1063" type="#_x0000_t202" style="position:absolute;margin-left:-24.75pt;margin-top:-33.2pt;width:226.65pt;height:7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" fillcolor="white [3201]" stroked="f" strokeweight=".5pt">
                <v:textbox>
                  <w:txbxContent>
                    <w:p w14:paraId="789474E3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br w:type="page"/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84AA10" wp14:editId="6A7D0A44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F178E"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4A85AD22" w14:textId="77777777" w:rsidR="00147A99" w:rsidRPr="00147A99" w:rsidRDefault="006F093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FFC677" wp14:editId="446DB56C">
                <wp:simplePos x="0" y="0"/>
                <wp:positionH relativeFrom="column">
                  <wp:posOffset>5104553</wp:posOffset>
                </wp:positionH>
                <wp:positionV relativeFrom="paragraph">
                  <wp:posOffset>-184362</wp:posOffset>
                </wp:positionV>
                <wp:extent cx="2683934" cy="895985"/>
                <wp:effectExtent l="0" t="0" r="254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3934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6E2341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FC677" id="Text Box 7" o:spid="_x0000_s1064" type="#_x0000_t202" style="position:absolute;margin-left:401.95pt;margin-top:-14.5pt;width:211.35pt;height:7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" fillcolor="white [3201]" stroked="f" strokeweight=".5pt">
                <v:textbox>
                  <w:txbxContent>
                    <w:p w14:paraId="446E2341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5C32E" wp14:editId="06AD987A">
                <wp:simplePos x="0" y="0"/>
                <wp:positionH relativeFrom="column">
                  <wp:posOffset>-314113</wp:posOffset>
                </wp:positionH>
                <wp:positionV relativeFrom="paragraph">
                  <wp:posOffset>-175895</wp:posOffset>
                </wp:positionV>
                <wp:extent cx="2683933" cy="895985"/>
                <wp:effectExtent l="0" t="0" r="254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39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72A7D0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5C32E" id="Text Box 3" o:spid="_x0000_s1065" type="#_x0000_t202" style="position:absolute;margin-left:-24.75pt;margin-top:-13.85pt;width:211.35pt;height:70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" fillcolor="white [3201]" stroked="f" strokeweight=".5pt">
                <v:textbox>
                  <w:txbxContent>
                    <w:p w14:paraId="7172A7D0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</w:p>
    <w:p w14:paraId="054FC68D" w14:textId="77777777" w:rsidR="00147A99" w:rsidRPr="00147A99" w:rsidRDefault="00147A9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F2EDA" wp14:editId="5D753351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EEA7AA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6080B07D" w14:textId="77777777" w:rsidR="00254534" w:rsidRDefault="00254534" w:rsidP="006B79AD"/>
    <w:p w14:paraId="43FF9E20" w14:textId="77777777" w:rsidR="001426FE" w:rsidRDefault="001426FE" w:rsidP="006B79AD"/>
    <w:p w14:paraId="40620EFC" w14:textId="77777777" w:rsidR="0025651C" w:rsidRDefault="0025651C" w:rsidP="0025651C"/>
    <w:sectPr w:rsidR="0025651C" w:rsidSect="009F25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5E284" w14:textId="77777777" w:rsidR="002418FB" w:rsidRDefault="002418FB" w:rsidP="00F96C86">
      <w:r>
        <w:separator/>
      </w:r>
    </w:p>
  </w:endnote>
  <w:endnote w:type="continuationSeparator" w:id="0">
    <w:p w14:paraId="7A6BDF92" w14:textId="77777777" w:rsidR="002418FB" w:rsidRDefault="002418F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0011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16AA5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C4D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D7461" w14:textId="77777777" w:rsidR="002418FB" w:rsidRDefault="002418FB" w:rsidP="00F96C86">
      <w:r>
        <w:separator/>
      </w:r>
    </w:p>
  </w:footnote>
  <w:footnote w:type="continuationSeparator" w:id="0">
    <w:p w14:paraId="52670120" w14:textId="77777777" w:rsidR="002418FB" w:rsidRDefault="002418F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E258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F89B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6E75E63D" wp14:editId="3C0EA507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73" name="Picture 7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8DDC28E" wp14:editId="0E7D803B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74" name="Picture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7FAD0536" wp14:editId="2BADE82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75" name="Picture 75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3F287A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27063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A99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B7FEC"/>
    <w:rsid w:val="000C0CDD"/>
    <w:rsid w:val="000D250C"/>
    <w:rsid w:val="000D3A31"/>
    <w:rsid w:val="000D3BC2"/>
    <w:rsid w:val="000E59C3"/>
    <w:rsid w:val="00103FA2"/>
    <w:rsid w:val="00114864"/>
    <w:rsid w:val="001426FE"/>
    <w:rsid w:val="00146339"/>
    <w:rsid w:val="00147A9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575B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18FB"/>
    <w:rsid w:val="00245DAB"/>
    <w:rsid w:val="00254534"/>
    <w:rsid w:val="0025651C"/>
    <w:rsid w:val="002632B7"/>
    <w:rsid w:val="00264E53"/>
    <w:rsid w:val="002A6ED1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7F3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3189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0939"/>
    <w:rsid w:val="0070778D"/>
    <w:rsid w:val="00720115"/>
    <w:rsid w:val="00736519"/>
    <w:rsid w:val="00755C2E"/>
    <w:rsid w:val="00765C0F"/>
    <w:rsid w:val="00775890"/>
    <w:rsid w:val="00795759"/>
    <w:rsid w:val="007A4890"/>
    <w:rsid w:val="007C2BB7"/>
    <w:rsid w:val="007D13E0"/>
    <w:rsid w:val="007D556D"/>
    <w:rsid w:val="007D7C49"/>
    <w:rsid w:val="007E456E"/>
    <w:rsid w:val="0082162B"/>
    <w:rsid w:val="00844F9E"/>
    <w:rsid w:val="00845EA0"/>
    <w:rsid w:val="008519DA"/>
    <w:rsid w:val="00852308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142E"/>
    <w:rsid w:val="008B268B"/>
    <w:rsid w:val="008B7F94"/>
    <w:rsid w:val="008D0F5A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F258D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3175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77CCA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9228DFF"/>
  <w15:docId w15:val="{4420B918-39F2-4BF3-9974-BC00D06C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0</TotalTime>
  <Pages>12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2023-03-22T17:38:00Z</dcterms:created>
  <dcterms:modified xsi:type="dcterms:W3CDTF">2023-03-22T17:38:00Z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